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BC6E23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LO2 2.1</w:t>
      </w:r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Short &amp; Long terms effects of exercise</w:t>
      </w:r>
    </w:p>
    <w:p w:rsidR="00BC6E23" w:rsidRDefault="00BC6E23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 xml:space="preserve">This revision quiz has a </w:t>
            </w:r>
            <w:r w:rsidRPr="00E3453A">
              <w:t>total of</w:t>
            </w:r>
            <w:r w:rsidRPr="00E3453A">
              <w:rPr>
                <w:b/>
              </w:rPr>
              <w:t xml:space="preserve"> </w:t>
            </w:r>
            <w:r w:rsidR="00EC3207">
              <w:t>32</w:t>
            </w:r>
            <w:r w:rsidRPr="00E3453A">
              <w:t xml:space="preserve"> marks.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question is worth a total of 1 mark</w:t>
            </w:r>
            <w:r w:rsidR="00A06BDE">
              <w:t xml:space="preserve"> unless specifically stated a different allocation of marks</w:t>
            </w:r>
            <w:r>
              <w:t>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BC6E23" w:rsidRDefault="00BC6E23" w:rsidP="00BC6E23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Can you identify 7 short term effects of health and fitness activities?</w:t>
      </w:r>
    </w:p>
    <w:p w:rsidR="00BC6E23" w:rsidRDefault="00BC6E23" w:rsidP="00BC6E23">
      <w:pPr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8"/>
      </w:tblGrid>
      <w:tr w:rsidR="00621396" w:rsidTr="00621396">
        <w:tc>
          <w:tcPr>
            <w:tcW w:w="9968" w:type="dxa"/>
            <w:shd w:val="clear" w:color="auto" w:fill="7030A0"/>
          </w:tcPr>
          <w:p w:rsidR="00621396" w:rsidRPr="00621396" w:rsidRDefault="00621396" w:rsidP="0062139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21396">
              <w:rPr>
                <w:b/>
                <w:color w:val="FFFFFF" w:themeColor="background1"/>
                <w:sz w:val="20"/>
                <w:szCs w:val="20"/>
              </w:rPr>
              <w:t>Short term effects of health and fitness activities?</w:t>
            </w:r>
          </w:p>
        </w:tc>
      </w:tr>
      <w:tr w:rsidR="00621396" w:rsidTr="00621396">
        <w:tc>
          <w:tcPr>
            <w:tcW w:w="9968" w:type="dxa"/>
          </w:tcPr>
          <w:p w:rsidR="00621396" w:rsidRPr="005F1080" w:rsidRDefault="005F1080" w:rsidP="005F1080">
            <w:pPr>
              <w:pStyle w:val="ListParagraph"/>
              <w:numPr>
                <w:ilvl w:val="0"/>
                <w:numId w:val="37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Breathing rate</w:t>
            </w:r>
          </w:p>
        </w:tc>
      </w:tr>
      <w:tr w:rsidR="00621396" w:rsidTr="00621396">
        <w:tc>
          <w:tcPr>
            <w:tcW w:w="9968" w:type="dxa"/>
          </w:tcPr>
          <w:p w:rsidR="00621396" w:rsidRPr="005F1080" w:rsidRDefault="005F1080" w:rsidP="005F1080">
            <w:pPr>
              <w:pStyle w:val="ListParagraph"/>
              <w:numPr>
                <w:ilvl w:val="0"/>
                <w:numId w:val="37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Heart rate, stroke volume and cardiac output</w:t>
            </w:r>
          </w:p>
        </w:tc>
      </w:tr>
      <w:tr w:rsidR="00621396" w:rsidTr="00621396">
        <w:tc>
          <w:tcPr>
            <w:tcW w:w="9968" w:type="dxa"/>
          </w:tcPr>
          <w:p w:rsidR="00621396" w:rsidRPr="005F1080" w:rsidRDefault="005F1080" w:rsidP="005F1080">
            <w:pPr>
              <w:pStyle w:val="ListParagraph"/>
              <w:numPr>
                <w:ilvl w:val="0"/>
                <w:numId w:val="37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Blood pressure</w:t>
            </w:r>
          </w:p>
        </w:tc>
      </w:tr>
      <w:tr w:rsidR="00621396" w:rsidTr="00621396">
        <w:tc>
          <w:tcPr>
            <w:tcW w:w="9968" w:type="dxa"/>
          </w:tcPr>
          <w:p w:rsidR="00621396" w:rsidRPr="005F1080" w:rsidRDefault="005F1080" w:rsidP="005F1080">
            <w:pPr>
              <w:pStyle w:val="ListParagraph"/>
              <w:numPr>
                <w:ilvl w:val="0"/>
                <w:numId w:val="37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Body temperature (sweating)</w:t>
            </w:r>
          </w:p>
        </w:tc>
      </w:tr>
      <w:tr w:rsidR="00621396" w:rsidTr="00621396">
        <w:tc>
          <w:tcPr>
            <w:tcW w:w="9968" w:type="dxa"/>
          </w:tcPr>
          <w:p w:rsidR="00621396" w:rsidRPr="005F1080" w:rsidRDefault="005F1080" w:rsidP="005F1080">
            <w:pPr>
              <w:pStyle w:val="ListParagraph"/>
              <w:numPr>
                <w:ilvl w:val="0"/>
                <w:numId w:val="37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Hydration levels</w:t>
            </w:r>
          </w:p>
        </w:tc>
      </w:tr>
      <w:tr w:rsidR="00621396" w:rsidTr="00621396">
        <w:tc>
          <w:tcPr>
            <w:tcW w:w="9968" w:type="dxa"/>
          </w:tcPr>
          <w:p w:rsidR="00621396" w:rsidRPr="005F1080" w:rsidRDefault="005F1080" w:rsidP="005F1080">
            <w:pPr>
              <w:pStyle w:val="ListParagraph"/>
              <w:numPr>
                <w:ilvl w:val="0"/>
                <w:numId w:val="37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Muscle fatigue</w:t>
            </w:r>
          </w:p>
        </w:tc>
      </w:tr>
      <w:tr w:rsidR="00621396" w:rsidTr="00621396">
        <w:tc>
          <w:tcPr>
            <w:tcW w:w="9968" w:type="dxa"/>
          </w:tcPr>
          <w:p w:rsidR="00621396" w:rsidRPr="005F1080" w:rsidRDefault="005F1080" w:rsidP="005F1080">
            <w:pPr>
              <w:pStyle w:val="ListParagraph"/>
              <w:numPr>
                <w:ilvl w:val="0"/>
                <w:numId w:val="37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Delayed onset of muscular soreness (DOMS)</w:t>
            </w:r>
          </w:p>
        </w:tc>
      </w:tr>
    </w:tbl>
    <w:p w:rsidR="00407822" w:rsidRDefault="00BC6E23" w:rsidP="00BC6E23">
      <w:pPr>
        <w:rPr>
          <w:b/>
          <w:sz w:val="20"/>
          <w:szCs w:val="20"/>
        </w:rPr>
      </w:pPr>
      <w:r w:rsidRPr="00BC6E23">
        <w:rPr>
          <w:b/>
          <w:sz w:val="20"/>
          <w:szCs w:val="20"/>
        </w:rPr>
        <w:t xml:space="preserve"> </w:t>
      </w:r>
    </w:p>
    <w:p w:rsidR="00621396" w:rsidRPr="00610AAC" w:rsidRDefault="00621396" w:rsidP="0062139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Available Marks = 7</w:t>
      </w:r>
      <w:r w:rsidRPr="00610AAC">
        <w:rPr>
          <w:b/>
          <w:sz w:val="20"/>
          <w:szCs w:val="20"/>
        </w:rPr>
        <w:t xml:space="preserve"> marks (1 mark for each correct answer)</w:t>
      </w:r>
    </w:p>
    <w:p w:rsidR="00621396" w:rsidRDefault="00621396" w:rsidP="00BC6E23">
      <w:pPr>
        <w:rPr>
          <w:b/>
          <w:sz w:val="20"/>
          <w:szCs w:val="20"/>
        </w:rPr>
      </w:pPr>
    </w:p>
    <w:p w:rsidR="00621396" w:rsidRPr="00BC6E23" w:rsidRDefault="00621396" w:rsidP="00BC6E23">
      <w:pPr>
        <w:rPr>
          <w:b/>
          <w:sz w:val="20"/>
          <w:szCs w:val="20"/>
        </w:rPr>
      </w:pPr>
    </w:p>
    <w:p w:rsidR="00621396" w:rsidRPr="00621396" w:rsidRDefault="00621396" w:rsidP="00621396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 w:rsidRPr="00621396">
        <w:rPr>
          <w:b/>
          <w:sz w:val="20"/>
          <w:szCs w:val="20"/>
        </w:rPr>
        <w:t xml:space="preserve">Can you </w:t>
      </w:r>
      <w:r w:rsidR="00EC3207">
        <w:rPr>
          <w:b/>
          <w:sz w:val="20"/>
          <w:szCs w:val="20"/>
        </w:rPr>
        <w:t>identify 10</w:t>
      </w:r>
      <w:r w:rsidRPr="0062139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long</w:t>
      </w:r>
      <w:r w:rsidRPr="00621396">
        <w:rPr>
          <w:b/>
          <w:sz w:val="20"/>
          <w:szCs w:val="20"/>
        </w:rPr>
        <w:t xml:space="preserve"> term effects of health and fitness activities?</w:t>
      </w:r>
    </w:p>
    <w:p w:rsidR="00621396" w:rsidRDefault="00621396" w:rsidP="00621396">
      <w:pPr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8"/>
      </w:tblGrid>
      <w:tr w:rsidR="00621396" w:rsidTr="00853DFA">
        <w:tc>
          <w:tcPr>
            <w:tcW w:w="9968" w:type="dxa"/>
            <w:shd w:val="clear" w:color="auto" w:fill="7030A0"/>
          </w:tcPr>
          <w:p w:rsidR="00621396" w:rsidRPr="00621396" w:rsidRDefault="00621396" w:rsidP="00853DFA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21396">
              <w:rPr>
                <w:b/>
                <w:color w:val="FFFFFF" w:themeColor="background1"/>
                <w:sz w:val="20"/>
                <w:szCs w:val="20"/>
              </w:rPr>
              <w:t>Short term effects of health and fitness activities?</w:t>
            </w:r>
          </w:p>
        </w:tc>
      </w:tr>
      <w:tr w:rsidR="00621396" w:rsidTr="00853DFA">
        <w:tc>
          <w:tcPr>
            <w:tcW w:w="9968" w:type="dxa"/>
          </w:tcPr>
          <w:p w:rsidR="00621396" w:rsidRPr="005F1080" w:rsidRDefault="005F1080" w:rsidP="005F1080">
            <w:pPr>
              <w:pStyle w:val="ListParagraph"/>
              <w:numPr>
                <w:ilvl w:val="0"/>
                <w:numId w:val="38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Cardiovascular endurance</w:t>
            </w:r>
          </w:p>
        </w:tc>
      </w:tr>
      <w:tr w:rsidR="00621396" w:rsidTr="00853DFA">
        <w:tc>
          <w:tcPr>
            <w:tcW w:w="9968" w:type="dxa"/>
          </w:tcPr>
          <w:p w:rsidR="00621396" w:rsidRPr="005F1080" w:rsidRDefault="005F1080" w:rsidP="005F1080">
            <w:pPr>
              <w:pStyle w:val="ListParagraph"/>
              <w:numPr>
                <w:ilvl w:val="0"/>
                <w:numId w:val="38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Efficiency to use oxygen</w:t>
            </w:r>
          </w:p>
        </w:tc>
      </w:tr>
      <w:tr w:rsidR="00621396" w:rsidTr="00853DFA">
        <w:tc>
          <w:tcPr>
            <w:tcW w:w="9968" w:type="dxa"/>
          </w:tcPr>
          <w:p w:rsidR="00621396" w:rsidRPr="005F1080" w:rsidRDefault="005F1080" w:rsidP="005F1080">
            <w:pPr>
              <w:pStyle w:val="ListParagraph"/>
              <w:numPr>
                <w:ilvl w:val="0"/>
                <w:numId w:val="38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Blood pressure</w:t>
            </w:r>
          </w:p>
        </w:tc>
      </w:tr>
      <w:tr w:rsidR="00621396" w:rsidTr="00853DFA">
        <w:tc>
          <w:tcPr>
            <w:tcW w:w="9968" w:type="dxa"/>
          </w:tcPr>
          <w:p w:rsidR="00621396" w:rsidRPr="005F1080" w:rsidRDefault="005F1080" w:rsidP="005F1080">
            <w:pPr>
              <w:pStyle w:val="ListParagraph"/>
              <w:numPr>
                <w:ilvl w:val="0"/>
                <w:numId w:val="38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Resting heart rate</w:t>
            </w:r>
          </w:p>
        </w:tc>
      </w:tr>
      <w:tr w:rsidR="00621396" w:rsidTr="00853DFA">
        <w:tc>
          <w:tcPr>
            <w:tcW w:w="9968" w:type="dxa"/>
          </w:tcPr>
          <w:p w:rsidR="005F1080" w:rsidRPr="005F1080" w:rsidRDefault="005F1080" w:rsidP="005F1080">
            <w:pPr>
              <w:pStyle w:val="ListParagraph"/>
              <w:numPr>
                <w:ilvl w:val="0"/>
                <w:numId w:val="38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Muscular endurance</w:t>
            </w:r>
          </w:p>
        </w:tc>
      </w:tr>
      <w:tr w:rsidR="00621396" w:rsidTr="00853DFA">
        <w:tc>
          <w:tcPr>
            <w:tcW w:w="9968" w:type="dxa"/>
          </w:tcPr>
          <w:p w:rsidR="00621396" w:rsidRPr="005F1080" w:rsidRDefault="005F1080" w:rsidP="005F1080">
            <w:pPr>
              <w:pStyle w:val="ListParagraph"/>
              <w:numPr>
                <w:ilvl w:val="0"/>
                <w:numId w:val="38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Muscular strength</w:t>
            </w:r>
          </w:p>
        </w:tc>
      </w:tr>
      <w:tr w:rsidR="00621396" w:rsidTr="00853DFA">
        <w:tc>
          <w:tcPr>
            <w:tcW w:w="9968" w:type="dxa"/>
          </w:tcPr>
          <w:p w:rsidR="00621396" w:rsidRPr="005F1080" w:rsidRDefault="00EC3207" w:rsidP="005F1080">
            <w:pPr>
              <w:pStyle w:val="ListParagraph"/>
              <w:numPr>
                <w:ilvl w:val="0"/>
                <w:numId w:val="38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Muscle hypertrophy</w:t>
            </w:r>
          </w:p>
        </w:tc>
      </w:tr>
      <w:tr w:rsidR="00621396" w:rsidTr="00853DFA">
        <w:tc>
          <w:tcPr>
            <w:tcW w:w="9968" w:type="dxa"/>
          </w:tcPr>
          <w:p w:rsidR="00621396" w:rsidRPr="00EC3207" w:rsidRDefault="00EC3207" w:rsidP="00EC3207">
            <w:pPr>
              <w:pStyle w:val="ListParagraph"/>
              <w:numPr>
                <w:ilvl w:val="0"/>
                <w:numId w:val="38"/>
              </w:numPr>
              <w:rPr>
                <w:b/>
                <w:sz w:val="20"/>
                <w:szCs w:val="20"/>
              </w:rPr>
            </w:pPr>
            <w:r w:rsidRPr="00EC3207">
              <w:rPr>
                <w:b/>
                <w:sz w:val="20"/>
                <w:szCs w:val="20"/>
              </w:rPr>
              <w:t>Red blood cells</w:t>
            </w:r>
          </w:p>
        </w:tc>
      </w:tr>
      <w:tr w:rsidR="00EC3207" w:rsidTr="00853DFA">
        <w:tc>
          <w:tcPr>
            <w:tcW w:w="9968" w:type="dxa"/>
          </w:tcPr>
          <w:p w:rsidR="00EC3207" w:rsidRPr="00EC3207" w:rsidRDefault="00EC3207" w:rsidP="00EC3207">
            <w:pPr>
              <w:pStyle w:val="ListParagraph"/>
              <w:numPr>
                <w:ilvl w:val="0"/>
                <w:numId w:val="38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Flexibility</w:t>
            </w:r>
          </w:p>
        </w:tc>
      </w:tr>
      <w:tr w:rsidR="00EC3207" w:rsidTr="00853DFA">
        <w:tc>
          <w:tcPr>
            <w:tcW w:w="9968" w:type="dxa"/>
          </w:tcPr>
          <w:p w:rsidR="00EC3207" w:rsidRPr="00EC3207" w:rsidRDefault="00EC3207" w:rsidP="00EC3207">
            <w:pPr>
              <w:pStyle w:val="ListParagraph"/>
              <w:numPr>
                <w:ilvl w:val="0"/>
                <w:numId w:val="38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Body Shape </w:t>
            </w:r>
          </w:p>
        </w:tc>
      </w:tr>
    </w:tbl>
    <w:p w:rsidR="00621396" w:rsidRPr="00BC6E23" w:rsidRDefault="00621396" w:rsidP="00621396">
      <w:pPr>
        <w:rPr>
          <w:b/>
          <w:sz w:val="20"/>
          <w:szCs w:val="20"/>
        </w:rPr>
      </w:pPr>
      <w:r w:rsidRPr="00BC6E23">
        <w:rPr>
          <w:b/>
          <w:sz w:val="20"/>
          <w:szCs w:val="20"/>
        </w:rPr>
        <w:t xml:space="preserve"> </w:t>
      </w:r>
    </w:p>
    <w:p w:rsidR="00621396" w:rsidRPr="00610AAC" w:rsidRDefault="00EC3207" w:rsidP="0062139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Available Marks = 10</w:t>
      </w:r>
      <w:r w:rsidR="00621396" w:rsidRPr="00610AAC">
        <w:rPr>
          <w:b/>
          <w:sz w:val="20"/>
          <w:szCs w:val="20"/>
        </w:rPr>
        <w:t xml:space="preserve"> marks (1 mark for each correct answer)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Pr="000B7103" w:rsidRDefault="000B7103" w:rsidP="000B7103">
      <w:pPr>
        <w:rPr>
          <w:b/>
          <w:sz w:val="20"/>
          <w:szCs w:val="20"/>
        </w:rPr>
      </w:pPr>
    </w:p>
    <w:p w:rsidR="000B7103" w:rsidRDefault="00E67E92" w:rsidP="00E67E92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What typically happens to muscle temperature during a warm up?</w:t>
      </w:r>
    </w:p>
    <w:p w:rsidR="00E67E92" w:rsidRDefault="00E67E92" w:rsidP="00E67E92">
      <w:pPr>
        <w:rPr>
          <w:b/>
          <w:sz w:val="20"/>
          <w:szCs w:val="20"/>
        </w:rPr>
      </w:pPr>
    </w:p>
    <w:p w:rsidR="00E67E92" w:rsidRDefault="00E67E92" w:rsidP="00E67E92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Remains constant</w:t>
      </w:r>
    </w:p>
    <w:p w:rsidR="00E67E92" w:rsidRPr="00301066" w:rsidRDefault="00E67E92" w:rsidP="00E67E92">
      <w:pPr>
        <w:pStyle w:val="ListParagraph"/>
        <w:numPr>
          <w:ilvl w:val="0"/>
          <w:numId w:val="22"/>
        </w:numPr>
        <w:rPr>
          <w:sz w:val="20"/>
          <w:szCs w:val="20"/>
          <w:highlight w:val="yellow"/>
        </w:rPr>
      </w:pPr>
      <w:r w:rsidRPr="00301066">
        <w:rPr>
          <w:sz w:val="20"/>
          <w:szCs w:val="20"/>
          <w:highlight w:val="yellow"/>
        </w:rPr>
        <w:t>Increases</w:t>
      </w:r>
    </w:p>
    <w:p w:rsidR="00E67E92" w:rsidRDefault="00E67E92" w:rsidP="00E67E92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Decreases</w:t>
      </w:r>
    </w:p>
    <w:p w:rsidR="00E67E92" w:rsidRDefault="00E67E92" w:rsidP="00E67E92">
      <w:pPr>
        <w:rPr>
          <w:sz w:val="20"/>
          <w:szCs w:val="20"/>
        </w:rPr>
      </w:pPr>
    </w:p>
    <w:p w:rsidR="00E67E92" w:rsidRDefault="00E67E92" w:rsidP="00E67E92">
      <w:pPr>
        <w:rPr>
          <w:sz w:val="20"/>
          <w:szCs w:val="20"/>
        </w:rPr>
      </w:pPr>
    </w:p>
    <w:p w:rsidR="00E67E92" w:rsidRDefault="0001067A" w:rsidP="00E67E92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Increased heart rate, stroke volume, cardiac output and decreased hydration levels due to sweating are short term adaptions of exercises on which of the following body systems?</w:t>
      </w:r>
    </w:p>
    <w:p w:rsidR="0001067A" w:rsidRDefault="0001067A" w:rsidP="0001067A">
      <w:pPr>
        <w:rPr>
          <w:b/>
          <w:sz w:val="20"/>
          <w:szCs w:val="20"/>
        </w:rPr>
      </w:pPr>
    </w:p>
    <w:p w:rsidR="0001067A" w:rsidRPr="00301066" w:rsidRDefault="0001067A" w:rsidP="0001067A">
      <w:pPr>
        <w:pStyle w:val="ListParagraph"/>
        <w:numPr>
          <w:ilvl w:val="0"/>
          <w:numId w:val="23"/>
        </w:numPr>
        <w:rPr>
          <w:sz w:val="20"/>
          <w:szCs w:val="20"/>
          <w:highlight w:val="yellow"/>
        </w:rPr>
      </w:pPr>
      <w:r w:rsidRPr="00301066">
        <w:rPr>
          <w:sz w:val="20"/>
          <w:szCs w:val="20"/>
          <w:highlight w:val="yellow"/>
        </w:rPr>
        <w:t>Cardiovascular System</w:t>
      </w:r>
    </w:p>
    <w:p w:rsidR="0001067A" w:rsidRDefault="0001067A" w:rsidP="0001067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Respiratory System</w:t>
      </w:r>
    </w:p>
    <w:p w:rsidR="0001067A" w:rsidRDefault="0001067A" w:rsidP="0001067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01067A" w:rsidRDefault="0001067A" w:rsidP="0001067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1067A" w:rsidRDefault="0001067A" w:rsidP="0001067A">
      <w:pPr>
        <w:rPr>
          <w:sz w:val="20"/>
          <w:szCs w:val="20"/>
        </w:rPr>
      </w:pPr>
    </w:p>
    <w:p w:rsidR="0001067A" w:rsidRDefault="0001067A" w:rsidP="0001067A">
      <w:pPr>
        <w:rPr>
          <w:sz w:val="20"/>
          <w:szCs w:val="20"/>
        </w:rPr>
      </w:pPr>
    </w:p>
    <w:p w:rsidR="0001067A" w:rsidRPr="0001067A" w:rsidRDefault="0001067A" w:rsidP="0001067A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Increased breathing rate with other muscles recruited to aid inspiration and expiration are short term adaptions of exercises on which of the following body systems?</w:t>
      </w:r>
    </w:p>
    <w:p w:rsidR="000B7103" w:rsidRDefault="000B7103" w:rsidP="000B7103">
      <w:pPr>
        <w:rPr>
          <w:b/>
          <w:sz w:val="20"/>
          <w:szCs w:val="20"/>
        </w:rPr>
      </w:pPr>
    </w:p>
    <w:p w:rsidR="0001067A" w:rsidRDefault="0001067A" w:rsidP="0001067A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Cardiovascular System</w:t>
      </w:r>
    </w:p>
    <w:p w:rsidR="0001067A" w:rsidRPr="00301066" w:rsidRDefault="0001067A" w:rsidP="0001067A">
      <w:pPr>
        <w:pStyle w:val="ListParagraph"/>
        <w:numPr>
          <w:ilvl w:val="0"/>
          <w:numId w:val="24"/>
        </w:numPr>
        <w:rPr>
          <w:sz w:val="20"/>
          <w:szCs w:val="20"/>
          <w:highlight w:val="yellow"/>
        </w:rPr>
      </w:pPr>
      <w:r w:rsidRPr="00301066">
        <w:rPr>
          <w:sz w:val="20"/>
          <w:szCs w:val="20"/>
          <w:highlight w:val="yellow"/>
        </w:rPr>
        <w:t>Respiratory System</w:t>
      </w:r>
    </w:p>
    <w:p w:rsidR="0001067A" w:rsidRDefault="0001067A" w:rsidP="0001067A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01067A" w:rsidRDefault="0001067A" w:rsidP="0001067A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1067A" w:rsidRDefault="0001067A" w:rsidP="0001067A">
      <w:pPr>
        <w:rPr>
          <w:sz w:val="20"/>
          <w:szCs w:val="20"/>
        </w:rPr>
      </w:pPr>
    </w:p>
    <w:p w:rsidR="0001067A" w:rsidRDefault="0001067A" w:rsidP="0001067A">
      <w:pPr>
        <w:rPr>
          <w:sz w:val="20"/>
          <w:szCs w:val="20"/>
        </w:rPr>
      </w:pPr>
    </w:p>
    <w:p w:rsidR="0001067A" w:rsidRDefault="0001067A" w:rsidP="0001067A">
      <w:pPr>
        <w:rPr>
          <w:sz w:val="20"/>
          <w:szCs w:val="20"/>
        </w:rPr>
      </w:pPr>
    </w:p>
    <w:p w:rsidR="0001067A" w:rsidRPr="0001067A" w:rsidRDefault="0001067A" w:rsidP="0001067A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Increased body temperature and DOMS (Delayed Onset of Muscle Soreness) are short term adaptions of exercises on which of the following body systems?</w:t>
      </w:r>
    </w:p>
    <w:p w:rsidR="0001067A" w:rsidRDefault="0001067A" w:rsidP="0001067A">
      <w:pPr>
        <w:rPr>
          <w:b/>
          <w:sz w:val="20"/>
          <w:szCs w:val="20"/>
        </w:rPr>
      </w:pPr>
    </w:p>
    <w:p w:rsidR="0001067A" w:rsidRPr="0001067A" w:rsidRDefault="0001067A" w:rsidP="0001067A">
      <w:pPr>
        <w:pStyle w:val="ListParagraph"/>
        <w:numPr>
          <w:ilvl w:val="0"/>
          <w:numId w:val="25"/>
        </w:numPr>
        <w:rPr>
          <w:sz w:val="20"/>
          <w:szCs w:val="20"/>
        </w:rPr>
      </w:pPr>
      <w:r w:rsidRPr="0001067A">
        <w:rPr>
          <w:sz w:val="20"/>
          <w:szCs w:val="20"/>
        </w:rPr>
        <w:t>Cardiovascular System</w:t>
      </w:r>
    </w:p>
    <w:p w:rsidR="0001067A" w:rsidRPr="0001067A" w:rsidRDefault="0001067A" w:rsidP="0001067A">
      <w:pPr>
        <w:pStyle w:val="ListParagraph"/>
        <w:numPr>
          <w:ilvl w:val="0"/>
          <w:numId w:val="25"/>
        </w:numPr>
        <w:rPr>
          <w:sz w:val="20"/>
          <w:szCs w:val="20"/>
        </w:rPr>
      </w:pPr>
      <w:r w:rsidRPr="0001067A">
        <w:rPr>
          <w:sz w:val="20"/>
          <w:szCs w:val="20"/>
        </w:rPr>
        <w:t>Respiratory System</w:t>
      </w:r>
    </w:p>
    <w:p w:rsidR="0001067A" w:rsidRPr="00301066" w:rsidRDefault="0001067A" w:rsidP="0001067A">
      <w:pPr>
        <w:pStyle w:val="ListParagraph"/>
        <w:numPr>
          <w:ilvl w:val="0"/>
          <w:numId w:val="25"/>
        </w:numPr>
        <w:rPr>
          <w:sz w:val="20"/>
          <w:szCs w:val="20"/>
          <w:highlight w:val="yellow"/>
        </w:rPr>
      </w:pPr>
      <w:r w:rsidRPr="00301066">
        <w:rPr>
          <w:sz w:val="20"/>
          <w:szCs w:val="20"/>
          <w:highlight w:val="yellow"/>
        </w:rPr>
        <w:t>Muscular System</w:t>
      </w:r>
    </w:p>
    <w:p w:rsidR="0001067A" w:rsidRDefault="0001067A" w:rsidP="0001067A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1067A" w:rsidRDefault="0001067A" w:rsidP="0001067A">
      <w:pPr>
        <w:rPr>
          <w:sz w:val="20"/>
          <w:szCs w:val="20"/>
        </w:rPr>
      </w:pPr>
    </w:p>
    <w:p w:rsidR="0001067A" w:rsidRDefault="0001067A" w:rsidP="0001067A">
      <w:pPr>
        <w:rPr>
          <w:sz w:val="20"/>
          <w:szCs w:val="20"/>
        </w:rPr>
      </w:pPr>
    </w:p>
    <w:p w:rsidR="0001067A" w:rsidRPr="0001067A" w:rsidRDefault="0001067A" w:rsidP="0001067A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Synovial fluid being secreted into the joint capsule </w:t>
      </w:r>
      <w:r w:rsidR="00896396">
        <w:rPr>
          <w:b/>
          <w:sz w:val="20"/>
          <w:szCs w:val="20"/>
        </w:rPr>
        <w:t>is</w:t>
      </w:r>
      <w:r>
        <w:rPr>
          <w:b/>
          <w:sz w:val="20"/>
          <w:szCs w:val="20"/>
        </w:rPr>
        <w:t xml:space="preserve"> </w:t>
      </w:r>
      <w:r w:rsidR="00896396">
        <w:rPr>
          <w:b/>
          <w:sz w:val="20"/>
          <w:szCs w:val="20"/>
        </w:rPr>
        <w:t xml:space="preserve">a </w:t>
      </w:r>
      <w:r>
        <w:rPr>
          <w:b/>
          <w:sz w:val="20"/>
          <w:szCs w:val="20"/>
        </w:rPr>
        <w:t>sh</w:t>
      </w:r>
      <w:r w:rsidR="00896396">
        <w:rPr>
          <w:b/>
          <w:sz w:val="20"/>
          <w:szCs w:val="20"/>
        </w:rPr>
        <w:t>ort term adaption</w:t>
      </w:r>
      <w:r>
        <w:rPr>
          <w:b/>
          <w:sz w:val="20"/>
          <w:szCs w:val="20"/>
        </w:rPr>
        <w:t xml:space="preserve"> of exercises on which of the following body systems?</w:t>
      </w:r>
    </w:p>
    <w:p w:rsidR="0001067A" w:rsidRDefault="0001067A" w:rsidP="0001067A">
      <w:pPr>
        <w:rPr>
          <w:b/>
          <w:sz w:val="20"/>
          <w:szCs w:val="20"/>
        </w:rPr>
      </w:pPr>
    </w:p>
    <w:p w:rsidR="0001067A" w:rsidRPr="0001067A" w:rsidRDefault="0001067A" w:rsidP="0001067A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01067A">
        <w:rPr>
          <w:sz w:val="20"/>
          <w:szCs w:val="20"/>
        </w:rPr>
        <w:t>Cardiovascular System</w:t>
      </w:r>
    </w:p>
    <w:p w:rsidR="0001067A" w:rsidRPr="0001067A" w:rsidRDefault="0001067A" w:rsidP="0001067A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01067A">
        <w:rPr>
          <w:sz w:val="20"/>
          <w:szCs w:val="20"/>
        </w:rPr>
        <w:t>Respiratory System</w:t>
      </w:r>
    </w:p>
    <w:p w:rsidR="0001067A" w:rsidRDefault="0001067A" w:rsidP="0001067A">
      <w:pPr>
        <w:pStyle w:val="ListParagraph"/>
        <w:numPr>
          <w:ilvl w:val="0"/>
          <w:numId w:val="26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01067A" w:rsidRPr="00301066" w:rsidRDefault="0001067A" w:rsidP="0001067A">
      <w:pPr>
        <w:pStyle w:val="ListParagraph"/>
        <w:numPr>
          <w:ilvl w:val="0"/>
          <w:numId w:val="26"/>
        </w:numPr>
        <w:rPr>
          <w:sz w:val="20"/>
          <w:szCs w:val="20"/>
          <w:highlight w:val="yellow"/>
        </w:rPr>
      </w:pPr>
      <w:r w:rsidRPr="00301066">
        <w:rPr>
          <w:sz w:val="20"/>
          <w:szCs w:val="20"/>
          <w:highlight w:val="yellow"/>
        </w:rPr>
        <w:t>Skeletal System</w:t>
      </w:r>
    </w:p>
    <w:p w:rsidR="0001067A" w:rsidRDefault="0001067A" w:rsidP="000C5026">
      <w:pPr>
        <w:rPr>
          <w:b/>
          <w:sz w:val="20"/>
          <w:szCs w:val="20"/>
        </w:rPr>
      </w:pPr>
    </w:p>
    <w:p w:rsidR="000C5026" w:rsidRDefault="000C5026" w:rsidP="000C5026">
      <w:pPr>
        <w:rPr>
          <w:b/>
          <w:sz w:val="20"/>
          <w:szCs w:val="20"/>
        </w:rPr>
      </w:pPr>
    </w:p>
    <w:p w:rsidR="000C5026" w:rsidRPr="0001067A" w:rsidRDefault="000C5026" w:rsidP="000C5026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Cardiac hypertrophy </w:t>
      </w:r>
      <w:r w:rsidR="00896396">
        <w:rPr>
          <w:b/>
          <w:sz w:val="20"/>
          <w:szCs w:val="20"/>
        </w:rPr>
        <w:t>is</w:t>
      </w:r>
      <w:r>
        <w:rPr>
          <w:b/>
          <w:sz w:val="20"/>
          <w:szCs w:val="20"/>
        </w:rPr>
        <w:t xml:space="preserve"> </w:t>
      </w:r>
      <w:r w:rsidR="00896396">
        <w:rPr>
          <w:b/>
          <w:sz w:val="20"/>
          <w:szCs w:val="20"/>
        </w:rPr>
        <w:t xml:space="preserve">a </w:t>
      </w:r>
      <w:r>
        <w:rPr>
          <w:b/>
          <w:sz w:val="20"/>
          <w:szCs w:val="20"/>
        </w:rPr>
        <w:t>long</w:t>
      </w:r>
      <w:r w:rsidR="00896396">
        <w:rPr>
          <w:b/>
          <w:sz w:val="20"/>
          <w:szCs w:val="20"/>
        </w:rPr>
        <w:t xml:space="preserve"> term adaption</w:t>
      </w:r>
      <w:r>
        <w:rPr>
          <w:b/>
          <w:sz w:val="20"/>
          <w:szCs w:val="20"/>
        </w:rPr>
        <w:t xml:space="preserve"> of exercises on which of the following body systems?</w:t>
      </w:r>
    </w:p>
    <w:p w:rsidR="000C5026" w:rsidRDefault="000C5026" w:rsidP="000C5026">
      <w:pPr>
        <w:rPr>
          <w:b/>
          <w:sz w:val="20"/>
          <w:szCs w:val="20"/>
        </w:rPr>
      </w:pPr>
    </w:p>
    <w:p w:rsidR="000C5026" w:rsidRPr="00301066" w:rsidRDefault="000C5026" w:rsidP="000C5026">
      <w:pPr>
        <w:pStyle w:val="ListParagraph"/>
        <w:numPr>
          <w:ilvl w:val="0"/>
          <w:numId w:val="27"/>
        </w:numPr>
        <w:rPr>
          <w:sz w:val="20"/>
          <w:szCs w:val="20"/>
          <w:highlight w:val="yellow"/>
        </w:rPr>
      </w:pPr>
      <w:r w:rsidRPr="00301066">
        <w:rPr>
          <w:sz w:val="20"/>
          <w:szCs w:val="20"/>
          <w:highlight w:val="yellow"/>
        </w:rPr>
        <w:t>Cardiovascular System</w:t>
      </w:r>
    </w:p>
    <w:p w:rsidR="000C5026" w:rsidRPr="000C5026" w:rsidRDefault="000C5026" w:rsidP="000C5026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0C5026">
        <w:rPr>
          <w:sz w:val="20"/>
          <w:szCs w:val="20"/>
        </w:rPr>
        <w:t>Respiratory System</w:t>
      </w:r>
    </w:p>
    <w:p w:rsidR="000C5026" w:rsidRDefault="000C5026" w:rsidP="000C5026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0C5026" w:rsidRDefault="000C5026" w:rsidP="000C5026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C5026" w:rsidRDefault="000C5026" w:rsidP="000C5026">
      <w:pPr>
        <w:rPr>
          <w:b/>
          <w:sz w:val="20"/>
          <w:szCs w:val="20"/>
        </w:rPr>
      </w:pPr>
    </w:p>
    <w:p w:rsidR="000C5026" w:rsidRDefault="000C5026" w:rsidP="000C5026">
      <w:pPr>
        <w:rPr>
          <w:b/>
          <w:sz w:val="20"/>
          <w:szCs w:val="20"/>
        </w:rPr>
      </w:pPr>
    </w:p>
    <w:p w:rsidR="000C5026" w:rsidRPr="0001067A" w:rsidRDefault="000C5026" w:rsidP="000C5026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More alveoli </w:t>
      </w:r>
      <w:r w:rsidR="00896396">
        <w:rPr>
          <w:b/>
          <w:sz w:val="20"/>
          <w:szCs w:val="20"/>
        </w:rPr>
        <w:t>is a</w:t>
      </w:r>
      <w:r>
        <w:rPr>
          <w:b/>
          <w:sz w:val="20"/>
          <w:szCs w:val="20"/>
        </w:rPr>
        <w:t xml:space="preserve"> long</w:t>
      </w:r>
      <w:r w:rsidR="00896396">
        <w:rPr>
          <w:b/>
          <w:sz w:val="20"/>
          <w:szCs w:val="20"/>
        </w:rPr>
        <w:t xml:space="preserve"> term adaption</w:t>
      </w:r>
      <w:r>
        <w:rPr>
          <w:b/>
          <w:sz w:val="20"/>
          <w:szCs w:val="20"/>
        </w:rPr>
        <w:t xml:space="preserve"> of exercises on which of the following body systems?</w:t>
      </w:r>
    </w:p>
    <w:p w:rsidR="000C5026" w:rsidRDefault="000C5026" w:rsidP="000C5026">
      <w:pPr>
        <w:rPr>
          <w:b/>
          <w:sz w:val="20"/>
          <w:szCs w:val="20"/>
        </w:rPr>
      </w:pPr>
    </w:p>
    <w:p w:rsidR="000C5026" w:rsidRPr="000C5026" w:rsidRDefault="000C5026" w:rsidP="000C5026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0C5026">
        <w:rPr>
          <w:sz w:val="20"/>
          <w:szCs w:val="20"/>
        </w:rPr>
        <w:t>Cardiovascular System</w:t>
      </w:r>
    </w:p>
    <w:p w:rsidR="000C5026" w:rsidRPr="00301066" w:rsidRDefault="000C5026" w:rsidP="000C5026">
      <w:pPr>
        <w:pStyle w:val="ListParagraph"/>
        <w:numPr>
          <w:ilvl w:val="0"/>
          <w:numId w:val="28"/>
        </w:numPr>
        <w:rPr>
          <w:sz w:val="20"/>
          <w:szCs w:val="20"/>
          <w:highlight w:val="yellow"/>
        </w:rPr>
      </w:pPr>
      <w:r w:rsidRPr="00301066">
        <w:rPr>
          <w:sz w:val="20"/>
          <w:szCs w:val="20"/>
          <w:highlight w:val="yellow"/>
        </w:rPr>
        <w:t>Respiratory System</w:t>
      </w:r>
    </w:p>
    <w:p w:rsidR="000C5026" w:rsidRDefault="000C5026" w:rsidP="000C5026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0C5026" w:rsidRDefault="000C5026" w:rsidP="000C5026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C5026" w:rsidRDefault="000C5026" w:rsidP="000C5026">
      <w:pPr>
        <w:rPr>
          <w:sz w:val="20"/>
          <w:szCs w:val="20"/>
        </w:rPr>
      </w:pPr>
    </w:p>
    <w:p w:rsidR="000C5026" w:rsidRDefault="000C5026" w:rsidP="000C5026">
      <w:pPr>
        <w:rPr>
          <w:sz w:val="20"/>
          <w:szCs w:val="20"/>
        </w:rPr>
      </w:pPr>
    </w:p>
    <w:p w:rsidR="00896396" w:rsidRPr="0001067A" w:rsidRDefault="00896396" w:rsidP="00896396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Muscle hypertrophy is a long term adaption of exercises on which of the following body systems?</w:t>
      </w:r>
    </w:p>
    <w:p w:rsidR="00896396" w:rsidRDefault="00896396" w:rsidP="00896396">
      <w:pPr>
        <w:rPr>
          <w:b/>
          <w:sz w:val="20"/>
          <w:szCs w:val="20"/>
        </w:rPr>
      </w:pPr>
    </w:p>
    <w:p w:rsidR="00896396" w:rsidRPr="00896396" w:rsidRDefault="00896396" w:rsidP="00896396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896396">
        <w:rPr>
          <w:sz w:val="20"/>
          <w:szCs w:val="20"/>
        </w:rPr>
        <w:t>Cardiovascular System</w:t>
      </w:r>
    </w:p>
    <w:p w:rsidR="00896396" w:rsidRPr="00896396" w:rsidRDefault="00896396" w:rsidP="00896396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896396">
        <w:rPr>
          <w:sz w:val="20"/>
          <w:szCs w:val="20"/>
        </w:rPr>
        <w:t>Respiratory System</w:t>
      </w:r>
    </w:p>
    <w:p w:rsidR="00896396" w:rsidRPr="00301066" w:rsidRDefault="00896396" w:rsidP="00896396">
      <w:pPr>
        <w:pStyle w:val="ListParagraph"/>
        <w:numPr>
          <w:ilvl w:val="0"/>
          <w:numId w:val="29"/>
        </w:numPr>
        <w:rPr>
          <w:sz w:val="20"/>
          <w:szCs w:val="20"/>
          <w:highlight w:val="yellow"/>
        </w:rPr>
      </w:pPr>
      <w:r w:rsidRPr="00301066">
        <w:rPr>
          <w:sz w:val="20"/>
          <w:szCs w:val="20"/>
          <w:highlight w:val="yellow"/>
        </w:rPr>
        <w:t>Muscular System</w:t>
      </w:r>
    </w:p>
    <w:p w:rsidR="00896396" w:rsidRDefault="00896396" w:rsidP="00896396">
      <w:pPr>
        <w:pStyle w:val="ListParagraph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C5026" w:rsidRDefault="000C502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Pr="0001067A" w:rsidRDefault="00896396" w:rsidP="00896396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Tendons and ligaments become more flexible leading to an overall improvement in flexibility is a long term adaption of exercises on which of the following body systems?</w:t>
      </w:r>
    </w:p>
    <w:p w:rsidR="00896396" w:rsidRDefault="00896396" w:rsidP="00896396">
      <w:pPr>
        <w:rPr>
          <w:b/>
          <w:sz w:val="20"/>
          <w:szCs w:val="20"/>
        </w:rPr>
      </w:pPr>
    </w:p>
    <w:p w:rsidR="00896396" w:rsidRPr="00896396" w:rsidRDefault="00896396" w:rsidP="00896396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896396">
        <w:rPr>
          <w:sz w:val="20"/>
          <w:szCs w:val="20"/>
        </w:rPr>
        <w:t>Cardiovascular System</w:t>
      </w:r>
    </w:p>
    <w:p w:rsidR="00896396" w:rsidRPr="00896396" w:rsidRDefault="00896396" w:rsidP="00896396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896396">
        <w:rPr>
          <w:sz w:val="20"/>
          <w:szCs w:val="20"/>
        </w:rPr>
        <w:t>Respiratory System</w:t>
      </w:r>
    </w:p>
    <w:p w:rsidR="00896396" w:rsidRPr="00301066" w:rsidRDefault="00896396" w:rsidP="00896396">
      <w:pPr>
        <w:pStyle w:val="ListParagraph"/>
        <w:numPr>
          <w:ilvl w:val="0"/>
          <w:numId w:val="30"/>
        </w:numPr>
        <w:rPr>
          <w:sz w:val="20"/>
          <w:szCs w:val="20"/>
          <w:highlight w:val="yellow"/>
        </w:rPr>
      </w:pPr>
      <w:r w:rsidRPr="00301066">
        <w:rPr>
          <w:sz w:val="20"/>
          <w:szCs w:val="20"/>
          <w:highlight w:val="yellow"/>
        </w:rPr>
        <w:t>Muscular System</w:t>
      </w:r>
    </w:p>
    <w:p w:rsidR="00896396" w:rsidRDefault="00896396" w:rsidP="00896396">
      <w:pPr>
        <w:pStyle w:val="ListParagraph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Which one of the following are a short term effect of exercise on the </w:t>
      </w:r>
      <w:r w:rsidR="00957CEC">
        <w:rPr>
          <w:b/>
          <w:sz w:val="20"/>
          <w:szCs w:val="20"/>
        </w:rPr>
        <w:t>Muscular</w:t>
      </w:r>
      <w:r>
        <w:rPr>
          <w:b/>
          <w:sz w:val="20"/>
          <w:szCs w:val="20"/>
        </w:rPr>
        <w:t xml:space="preserve"> system?</w:t>
      </w:r>
    </w:p>
    <w:p w:rsidR="00896396" w:rsidRDefault="00896396" w:rsidP="00896396">
      <w:pPr>
        <w:rPr>
          <w:b/>
          <w:sz w:val="20"/>
          <w:szCs w:val="20"/>
        </w:rPr>
      </w:pPr>
    </w:p>
    <w:p w:rsidR="00D07BAB" w:rsidRDefault="00D07BAB" w:rsidP="00D07BAB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>Increased Breathing rate</w:t>
      </w:r>
    </w:p>
    <w:p w:rsidR="00D07BAB" w:rsidRDefault="00D07BAB" w:rsidP="00D07BAB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>Increased Blood Pressure</w:t>
      </w:r>
    </w:p>
    <w:p w:rsidR="00D07BAB" w:rsidRPr="00D07BAB" w:rsidRDefault="00D07BAB" w:rsidP="00D07BAB">
      <w:pPr>
        <w:pStyle w:val="ListParagraph"/>
        <w:numPr>
          <w:ilvl w:val="0"/>
          <w:numId w:val="31"/>
        </w:numPr>
        <w:rPr>
          <w:sz w:val="20"/>
          <w:szCs w:val="20"/>
          <w:highlight w:val="yellow"/>
        </w:rPr>
      </w:pPr>
      <w:r w:rsidRPr="00D07BAB">
        <w:rPr>
          <w:sz w:val="20"/>
          <w:szCs w:val="20"/>
          <w:highlight w:val="yellow"/>
        </w:rPr>
        <w:t>Increased Muscle Fatigue</w:t>
      </w:r>
    </w:p>
    <w:p w:rsidR="00D07BAB" w:rsidRDefault="00D07BAB" w:rsidP="00D07BAB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>Increased Heart rate, stroke volume and cardiac output</w:t>
      </w:r>
    </w:p>
    <w:p w:rsidR="00957CEC" w:rsidRDefault="00957CEC" w:rsidP="00957CEC">
      <w:pPr>
        <w:rPr>
          <w:sz w:val="20"/>
          <w:szCs w:val="20"/>
        </w:rPr>
      </w:pPr>
    </w:p>
    <w:p w:rsidR="00957CEC" w:rsidRDefault="00957CEC" w:rsidP="00957CEC">
      <w:pPr>
        <w:rPr>
          <w:sz w:val="20"/>
          <w:szCs w:val="20"/>
        </w:rPr>
      </w:pPr>
    </w:p>
    <w:p w:rsidR="00957CEC" w:rsidRDefault="00957CEC" w:rsidP="00957CEC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one of the following are a short term effect of exercise on the Respiratory system?</w:t>
      </w:r>
    </w:p>
    <w:p w:rsidR="00957CEC" w:rsidRDefault="00957CEC" w:rsidP="00957CEC">
      <w:pPr>
        <w:rPr>
          <w:b/>
          <w:sz w:val="20"/>
          <w:szCs w:val="20"/>
        </w:rPr>
      </w:pPr>
    </w:p>
    <w:p w:rsidR="00D07BAB" w:rsidRPr="00D07BAB" w:rsidRDefault="00D07BAB" w:rsidP="00D07BAB">
      <w:pPr>
        <w:pStyle w:val="ListParagraph"/>
        <w:numPr>
          <w:ilvl w:val="0"/>
          <w:numId w:val="39"/>
        </w:numPr>
        <w:rPr>
          <w:sz w:val="20"/>
          <w:szCs w:val="20"/>
          <w:highlight w:val="yellow"/>
        </w:rPr>
      </w:pPr>
      <w:r w:rsidRPr="00D07BAB">
        <w:rPr>
          <w:sz w:val="20"/>
          <w:szCs w:val="20"/>
          <w:highlight w:val="yellow"/>
        </w:rPr>
        <w:t>Increased Breathing rate</w:t>
      </w:r>
    </w:p>
    <w:p w:rsidR="00D07BAB" w:rsidRDefault="00D07BAB" w:rsidP="00D07BAB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312964">
        <w:rPr>
          <w:sz w:val="20"/>
          <w:szCs w:val="20"/>
        </w:rPr>
        <w:t>Increased Blood Pressure</w:t>
      </w:r>
    </w:p>
    <w:p w:rsidR="00D07BAB" w:rsidRDefault="00D07BAB" w:rsidP="00D07BAB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312964">
        <w:rPr>
          <w:sz w:val="20"/>
          <w:szCs w:val="20"/>
        </w:rPr>
        <w:t>Increased Muscle Fatigue</w:t>
      </w:r>
    </w:p>
    <w:p w:rsidR="00D07BAB" w:rsidRPr="00312964" w:rsidRDefault="00D07BAB" w:rsidP="00D07BAB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312964">
        <w:rPr>
          <w:sz w:val="20"/>
          <w:szCs w:val="20"/>
        </w:rPr>
        <w:t>Increased Heart rate, stroke volume and cardiac output</w:t>
      </w:r>
    </w:p>
    <w:p w:rsidR="00957CEC" w:rsidRDefault="00957CEC" w:rsidP="00957CEC">
      <w:pPr>
        <w:rPr>
          <w:b/>
          <w:sz w:val="20"/>
          <w:szCs w:val="20"/>
        </w:rPr>
      </w:pPr>
    </w:p>
    <w:p w:rsidR="00957CEC" w:rsidRDefault="00957CEC" w:rsidP="00957CEC">
      <w:pPr>
        <w:rPr>
          <w:b/>
          <w:sz w:val="20"/>
          <w:szCs w:val="20"/>
        </w:rPr>
      </w:pPr>
    </w:p>
    <w:p w:rsidR="00957CEC" w:rsidRPr="00957CEC" w:rsidRDefault="00957CEC" w:rsidP="00957CEC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 w:rsidRPr="00957CEC">
        <w:rPr>
          <w:b/>
          <w:sz w:val="20"/>
          <w:szCs w:val="20"/>
        </w:rPr>
        <w:t xml:space="preserve">Which one of the following are a short term effect of exercise on the </w:t>
      </w:r>
      <w:r>
        <w:rPr>
          <w:b/>
          <w:sz w:val="20"/>
          <w:szCs w:val="20"/>
        </w:rPr>
        <w:t>Cardiovascular</w:t>
      </w:r>
      <w:r w:rsidRPr="00957CEC">
        <w:rPr>
          <w:b/>
          <w:sz w:val="20"/>
          <w:szCs w:val="20"/>
        </w:rPr>
        <w:t xml:space="preserve"> system?</w:t>
      </w:r>
    </w:p>
    <w:p w:rsidR="00957CEC" w:rsidRDefault="00957CEC" w:rsidP="00957CEC">
      <w:pPr>
        <w:rPr>
          <w:b/>
          <w:sz w:val="20"/>
          <w:szCs w:val="20"/>
        </w:rPr>
      </w:pPr>
    </w:p>
    <w:p w:rsidR="00D07BAB" w:rsidRDefault="00D07BAB" w:rsidP="00D07BAB">
      <w:pPr>
        <w:pStyle w:val="ListParagraph"/>
        <w:numPr>
          <w:ilvl w:val="0"/>
          <w:numId w:val="40"/>
        </w:numPr>
        <w:rPr>
          <w:sz w:val="20"/>
          <w:szCs w:val="20"/>
        </w:rPr>
      </w:pPr>
      <w:r w:rsidRPr="00312964">
        <w:rPr>
          <w:sz w:val="20"/>
          <w:szCs w:val="20"/>
        </w:rPr>
        <w:t>Increased Breathing rate</w:t>
      </w:r>
    </w:p>
    <w:p w:rsidR="00D07BAB" w:rsidRPr="00D07BAB" w:rsidRDefault="00D07BAB" w:rsidP="00D07BAB">
      <w:pPr>
        <w:pStyle w:val="ListParagraph"/>
        <w:numPr>
          <w:ilvl w:val="0"/>
          <w:numId w:val="40"/>
        </w:numPr>
        <w:rPr>
          <w:sz w:val="20"/>
          <w:szCs w:val="20"/>
          <w:highlight w:val="yellow"/>
        </w:rPr>
      </w:pPr>
      <w:r w:rsidRPr="00D07BAB">
        <w:rPr>
          <w:sz w:val="20"/>
          <w:szCs w:val="20"/>
          <w:highlight w:val="yellow"/>
        </w:rPr>
        <w:t>Increased Blood Pressure</w:t>
      </w:r>
    </w:p>
    <w:p w:rsidR="00D07BAB" w:rsidRDefault="00D07BAB" w:rsidP="00D07BAB">
      <w:pPr>
        <w:pStyle w:val="ListParagraph"/>
        <w:numPr>
          <w:ilvl w:val="0"/>
          <w:numId w:val="40"/>
        </w:numPr>
        <w:rPr>
          <w:sz w:val="20"/>
          <w:szCs w:val="20"/>
        </w:rPr>
      </w:pPr>
      <w:r w:rsidRPr="00312964">
        <w:rPr>
          <w:sz w:val="20"/>
          <w:szCs w:val="20"/>
        </w:rPr>
        <w:t>Increased Muscle Fatigue</w:t>
      </w:r>
    </w:p>
    <w:p w:rsidR="00D07BAB" w:rsidRPr="00312964" w:rsidRDefault="00D07BAB" w:rsidP="00D07BAB">
      <w:pPr>
        <w:pStyle w:val="ListParagraph"/>
        <w:numPr>
          <w:ilvl w:val="0"/>
          <w:numId w:val="40"/>
        </w:numPr>
        <w:rPr>
          <w:sz w:val="20"/>
          <w:szCs w:val="20"/>
        </w:rPr>
      </w:pPr>
      <w:r>
        <w:rPr>
          <w:sz w:val="20"/>
          <w:szCs w:val="20"/>
        </w:rPr>
        <w:t>De</w:t>
      </w:r>
      <w:r w:rsidRPr="00312964">
        <w:rPr>
          <w:sz w:val="20"/>
          <w:szCs w:val="20"/>
        </w:rPr>
        <w:t>creased Heart rate, stroke volume and cardiac output</w:t>
      </w:r>
    </w:p>
    <w:p w:rsidR="00957CEC" w:rsidRPr="00957CEC" w:rsidRDefault="00957CEC" w:rsidP="00957CEC">
      <w:pPr>
        <w:rPr>
          <w:b/>
          <w:sz w:val="20"/>
          <w:szCs w:val="20"/>
        </w:rPr>
      </w:pPr>
    </w:p>
    <w:p w:rsidR="000C5026" w:rsidRDefault="000C5026" w:rsidP="00573E8C">
      <w:pPr>
        <w:rPr>
          <w:b/>
          <w:sz w:val="20"/>
          <w:szCs w:val="20"/>
        </w:rPr>
      </w:pPr>
    </w:p>
    <w:p w:rsidR="00573E8C" w:rsidRDefault="00573E8C" w:rsidP="00573E8C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one of the following are a long term effect of exercise on the Muscular system?</w:t>
      </w:r>
    </w:p>
    <w:p w:rsidR="00573E8C" w:rsidRDefault="00573E8C" w:rsidP="00573E8C">
      <w:pPr>
        <w:rPr>
          <w:b/>
          <w:sz w:val="20"/>
          <w:szCs w:val="20"/>
        </w:rPr>
      </w:pPr>
    </w:p>
    <w:p w:rsidR="00D07BAB" w:rsidRPr="00573E8C" w:rsidRDefault="00D07BAB" w:rsidP="00D07BAB">
      <w:pPr>
        <w:pStyle w:val="ListParagraph"/>
        <w:numPr>
          <w:ilvl w:val="0"/>
          <w:numId w:val="34"/>
        </w:numPr>
        <w:rPr>
          <w:sz w:val="20"/>
          <w:szCs w:val="20"/>
        </w:rPr>
      </w:pPr>
      <w:r>
        <w:rPr>
          <w:sz w:val="20"/>
          <w:szCs w:val="20"/>
        </w:rPr>
        <w:t>Increased Cardiovascular endurance</w:t>
      </w:r>
    </w:p>
    <w:p w:rsidR="00D07BAB" w:rsidRPr="00573E8C" w:rsidRDefault="00D07BAB" w:rsidP="00D07BAB">
      <w:pPr>
        <w:pStyle w:val="ListParagraph"/>
        <w:numPr>
          <w:ilvl w:val="0"/>
          <w:numId w:val="34"/>
        </w:numPr>
        <w:rPr>
          <w:sz w:val="20"/>
          <w:szCs w:val="20"/>
        </w:rPr>
      </w:pPr>
      <w:r>
        <w:rPr>
          <w:sz w:val="20"/>
          <w:szCs w:val="20"/>
        </w:rPr>
        <w:t>Increased Efficiency to use oxygen</w:t>
      </w:r>
    </w:p>
    <w:p w:rsidR="00D07BAB" w:rsidRPr="00D07BAB" w:rsidRDefault="00D07BAB" w:rsidP="00D07BAB">
      <w:pPr>
        <w:pStyle w:val="ListParagraph"/>
        <w:numPr>
          <w:ilvl w:val="0"/>
          <w:numId w:val="34"/>
        </w:numPr>
        <w:rPr>
          <w:sz w:val="20"/>
          <w:szCs w:val="20"/>
          <w:highlight w:val="yellow"/>
        </w:rPr>
      </w:pPr>
      <w:r w:rsidRPr="00D07BAB">
        <w:rPr>
          <w:sz w:val="20"/>
          <w:szCs w:val="20"/>
          <w:highlight w:val="yellow"/>
        </w:rPr>
        <w:t>Increased Muscular hypertrophy</w:t>
      </w:r>
    </w:p>
    <w:p w:rsidR="00D07BAB" w:rsidRDefault="00D07BAB" w:rsidP="00D07BAB">
      <w:pPr>
        <w:pStyle w:val="ListParagraph"/>
        <w:numPr>
          <w:ilvl w:val="0"/>
          <w:numId w:val="34"/>
        </w:numPr>
        <w:rPr>
          <w:sz w:val="20"/>
          <w:szCs w:val="20"/>
        </w:rPr>
      </w:pPr>
      <w:r>
        <w:rPr>
          <w:sz w:val="20"/>
          <w:szCs w:val="20"/>
        </w:rPr>
        <w:t xml:space="preserve">Increased </w:t>
      </w:r>
      <w:r>
        <w:rPr>
          <w:sz w:val="20"/>
          <w:szCs w:val="20"/>
        </w:rPr>
        <w:t>Breathing rate</w:t>
      </w:r>
    </w:p>
    <w:p w:rsidR="00573E8C" w:rsidRDefault="00573E8C" w:rsidP="00573E8C">
      <w:pPr>
        <w:rPr>
          <w:b/>
          <w:sz w:val="20"/>
          <w:szCs w:val="20"/>
        </w:rPr>
      </w:pPr>
    </w:p>
    <w:p w:rsidR="00573E8C" w:rsidRDefault="00573E8C" w:rsidP="00573E8C">
      <w:pPr>
        <w:rPr>
          <w:b/>
          <w:sz w:val="20"/>
          <w:szCs w:val="20"/>
        </w:rPr>
      </w:pPr>
    </w:p>
    <w:p w:rsidR="00573E8C" w:rsidRDefault="00573E8C" w:rsidP="00573E8C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one of the following are a long term effect of exercise on the Respiratory system?</w:t>
      </w:r>
    </w:p>
    <w:p w:rsidR="00573E8C" w:rsidRDefault="00573E8C" w:rsidP="00573E8C">
      <w:pPr>
        <w:rPr>
          <w:b/>
          <w:sz w:val="20"/>
          <w:szCs w:val="20"/>
        </w:rPr>
      </w:pPr>
    </w:p>
    <w:p w:rsidR="00D07BAB" w:rsidRPr="00573E8C" w:rsidRDefault="00D07BAB" w:rsidP="00D07BAB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sz w:val="20"/>
          <w:szCs w:val="20"/>
        </w:rPr>
        <w:t>Increased Cardiovascular endurance</w:t>
      </w:r>
    </w:p>
    <w:p w:rsidR="00D07BAB" w:rsidRPr="00D07BAB" w:rsidRDefault="00D07BAB" w:rsidP="00D07BAB">
      <w:pPr>
        <w:pStyle w:val="ListParagraph"/>
        <w:numPr>
          <w:ilvl w:val="0"/>
          <w:numId w:val="35"/>
        </w:numPr>
        <w:rPr>
          <w:sz w:val="20"/>
          <w:szCs w:val="20"/>
          <w:highlight w:val="yellow"/>
        </w:rPr>
      </w:pPr>
      <w:r w:rsidRPr="00D07BAB">
        <w:rPr>
          <w:sz w:val="20"/>
          <w:szCs w:val="20"/>
          <w:highlight w:val="yellow"/>
        </w:rPr>
        <w:t>Increased Efficiency to use oxygen</w:t>
      </w:r>
    </w:p>
    <w:p w:rsidR="00D07BAB" w:rsidRPr="00573E8C" w:rsidRDefault="00D07BAB" w:rsidP="00D07BAB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sz w:val="20"/>
          <w:szCs w:val="20"/>
        </w:rPr>
        <w:t>Increased Muscular hypertrophy</w:t>
      </w:r>
    </w:p>
    <w:p w:rsidR="00D07BAB" w:rsidRDefault="00D07BAB" w:rsidP="00D07BAB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sz w:val="20"/>
          <w:szCs w:val="20"/>
        </w:rPr>
        <w:t>Increased Resting heart rate</w:t>
      </w:r>
    </w:p>
    <w:p w:rsidR="00D07BAB" w:rsidRDefault="00D07BAB" w:rsidP="00D07BAB">
      <w:pPr>
        <w:rPr>
          <w:sz w:val="20"/>
          <w:szCs w:val="20"/>
        </w:rPr>
      </w:pPr>
    </w:p>
    <w:p w:rsidR="00D07BAB" w:rsidRDefault="00D07BAB" w:rsidP="00D07BAB">
      <w:pPr>
        <w:rPr>
          <w:sz w:val="20"/>
          <w:szCs w:val="20"/>
        </w:rPr>
      </w:pPr>
    </w:p>
    <w:p w:rsidR="00D07BAB" w:rsidRDefault="00D07BAB" w:rsidP="00D07BAB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one of the following are a long term effect of exercise on the Cardiovascular system?</w:t>
      </w:r>
    </w:p>
    <w:p w:rsidR="00D07BAB" w:rsidRDefault="00D07BAB" w:rsidP="00D07BAB">
      <w:pPr>
        <w:rPr>
          <w:b/>
          <w:sz w:val="20"/>
          <w:szCs w:val="20"/>
        </w:rPr>
      </w:pPr>
    </w:p>
    <w:p w:rsidR="00D07BAB" w:rsidRPr="00D07BAB" w:rsidRDefault="00D07BAB" w:rsidP="00D07BAB">
      <w:pPr>
        <w:pStyle w:val="ListParagraph"/>
        <w:numPr>
          <w:ilvl w:val="0"/>
          <w:numId w:val="36"/>
        </w:numPr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>De</w:t>
      </w:r>
      <w:r w:rsidRPr="00D07BAB">
        <w:rPr>
          <w:sz w:val="20"/>
          <w:szCs w:val="20"/>
          <w:highlight w:val="yellow"/>
        </w:rPr>
        <w:t>creased Resting heart rate</w:t>
      </w:r>
    </w:p>
    <w:p w:rsidR="00D07BAB" w:rsidRPr="00573E8C" w:rsidRDefault="00D07BAB" w:rsidP="00D07BAB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sz w:val="20"/>
          <w:szCs w:val="20"/>
        </w:rPr>
        <w:t>Increased Efficiency to use oxygen</w:t>
      </w:r>
    </w:p>
    <w:p w:rsidR="00D07BAB" w:rsidRPr="00573E8C" w:rsidRDefault="00D07BAB" w:rsidP="00D07BAB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sz w:val="20"/>
          <w:szCs w:val="20"/>
        </w:rPr>
        <w:t>Increased Muscular hypertrophy</w:t>
      </w:r>
    </w:p>
    <w:p w:rsidR="00D07BAB" w:rsidRPr="00573E8C" w:rsidRDefault="00D07BAB" w:rsidP="00D07BAB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sz w:val="20"/>
          <w:szCs w:val="20"/>
        </w:rPr>
        <w:t>De</w:t>
      </w:r>
      <w:bookmarkStart w:id="0" w:name="_GoBack"/>
      <w:bookmarkEnd w:id="0"/>
      <w:r>
        <w:rPr>
          <w:sz w:val="20"/>
          <w:szCs w:val="20"/>
        </w:rPr>
        <w:t>creased Cardiovascular endurance</w:t>
      </w:r>
    </w:p>
    <w:p w:rsidR="00573E8C" w:rsidRPr="00573E8C" w:rsidRDefault="00573E8C" w:rsidP="00573E8C">
      <w:pPr>
        <w:rPr>
          <w:sz w:val="20"/>
          <w:szCs w:val="20"/>
        </w:rPr>
      </w:pPr>
    </w:p>
    <w:p w:rsidR="00573E8C" w:rsidRPr="00573E8C" w:rsidRDefault="00573E8C" w:rsidP="00573E8C">
      <w:pPr>
        <w:rPr>
          <w:b/>
          <w:sz w:val="20"/>
          <w:szCs w:val="20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821A94" w:rsidRPr="00821A94" w:rsidRDefault="00821A94" w:rsidP="00821A94">
      <w:pPr>
        <w:jc w:val="center"/>
        <w:rPr>
          <w:b/>
          <w:szCs w:val="22"/>
        </w:rPr>
      </w:pPr>
      <w:r w:rsidRPr="00821A94">
        <w:rPr>
          <w:b/>
          <w:szCs w:val="22"/>
        </w:rPr>
        <w:t>End of Quiz</w:t>
      </w:r>
    </w:p>
    <w:sectPr w:rsidR="00821A94" w:rsidRPr="00821A94" w:rsidSect="002F4875">
      <w:headerReference w:type="default" r:id="rId8"/>
      <w:footerReference w:type="default" r:id="rId9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66CC"/>
    <w:multiLevelType w:val="hybridMultilevel"/>
    <w:tmpl w:val="AC082B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72F9B"/>
    <w:multiLevelType w:val="hybridMultilevel"/>
    <w:tmpl w:val="5EECFAB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C01F8"/>
    <w:multiLevelType w:val="hybridMultilevel"/>
    <w:tmpl w:val="D4C29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D069A"/>
    <w:multiLevelType w:val="hybridMultilevel"/>
    <w:tmpl w:val="E3640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EB681A"/>
    <w:multiLevelType w:val="hybridMultilevel"/>
    <w:tmpl w:val="0ED2CF4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787F"/>
    <w:multiLevelType w:val="hybridMultilevel"/>
    <w:tmpl w:val="810E93D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2107"/>
    <w:multiLevelType w:val="hybridMultilevel"/>
    <w:tmpl w:val="0D4ED1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6AAA"/>
    <w:multiLevelType w:val="hybridMultilevel"/>
    <w:tmpl w:val="877E6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37B08"/>
    <w:multiLevelType w:val="hybridMultilevel"/>
    <w:tmpl w:val="62B2B12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071F1"/>
    <w:multiLevelType w:val="hybridMultilevel"/>
    <w:tmpl w:val="3E70C8D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83E1A"/>
    <w:multiLevelType w:val="hybridMultilevel"/>
    <w:tmpl w:val="6EF2A7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D1AF6"/>
    <w:multiLevelType w:val="hybridMultilevel"/>
    <w:tmpl w:val="88CA34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23FE6"/>
    <w:multiLevelType w:val="hybridMultilevel"/>
    <w:tmpl w:val="42EA581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D5C33"/>
    <w:multiLevelType w:val="hybridMultilevel"/>
    <w:tmpl w:val="D5A4AE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A7CE9"/>
    <w:multiLevelType w:val="hybridMultilevel"/>
    <w:tmpl w:val="3C0A9B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A205C"/>
    <w:multiLevelType w:val="hybridMultilevel"/>
    <w:tmpl w:val="96B8B61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66F2B"/>
    <w:multiLevelType w:val="hybridMultilevel"/>
    <w:tmpl w:val="5FA499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E4642"/>
    <w:multiLevelType w:val="hybridMultilevel"/>
    <w:tmpl w:val="28ACB8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07E6A"/>
    <w:multiLevelType w:val="hybridMultilevel"/>
    <w:tmpl w:val="9B602F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924EF"/>
    <w:multiLevelType w:val="hybridMultilevel"/>
    <w:tmpl w:val="6D327E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1B1E68"/>
    <w:multiLevelType w:val="hybridMultilevel"/>
    <w:tmpl w:val="85743C9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84B05"/>
    <w:multiLevelType w:val="hybridMultilevel"/>
    <w:tmpl w:val="1D98C25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B535E"/>
    <w:multiLevelType w:val="hybridMultilevel"/>
    <w:tmpl w:val="8EA824E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C0C4E"/>
    <w:multiLevelType w:val="hybridMultilevel"/>
    <w:tmpl w:val="0562F77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7604F"/>
    <w:multiLevelType w:val="hybridMultilevel"/>
    <w:tmpl w:val="937449E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D7EB0"/>
    <w:multiLevelType w:val="hybridMultilevel"/>
    <w:tmpl w:val="20C815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03A4F"/>
    <w:multiLevelType w:val="hybridMultilevel"/>
    <w:tmpl w:val="EF96D78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02DD0"/>
    <w:multiLevelType w:val="hybridMultilevel"/>
    <w:tmpl w:val="0AE445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4D3BA7"/>
    <w:multiLevelType w:val="hybridMultilevel"/>
    <w:tmpl w:val="9ED00DE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FC2130"/>
    <w:multiLevelType w:val="hybridMultilevel"/>
    <w:tmpl w:val="03845E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A0F7B"/>
    <w:multiLevelType w:val="hybridMultilevel"/>
    <w:tmpl w:val="9A0C6AD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923E71"/>
    <w:multiLevelType w:val="hybridMultilevel"/>
    <w:tmpl w:val="73C0038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E79A6"/>
    <w:multiLevelType w:val="hybridMultilevel"/>
    <w:tmpl w:val="E3D87D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030C9"/>
    <w:multiLevelType w:val="hybridMultilevel"/>
    <w:tmpl w:val="877E6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D55B9B"/>
    <w:multiLevelType w:val="hybridMultilevel"/>
    <w:tmpl w:val="D43CB5D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B10766"/>
    <w:multiLevelType w:val="hybridMultilevel"/>
    <w:tmpl w:val="03F08BC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4731F"/>
    <w:multiLevelType w:val="hybridMultilevel"/>
    <w:tmpl w:val="D28A7EA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C705C"/>
    <w:multiLevelType w:val="hybridMultilevel"/>
    <w:tmpl w:val="1A2C7C7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87171"/>
    <w:multiLevelType w:val="hybridMultilevel"/>
    <w:tmpl w:val="016E47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3"/>
  </w:num>
  <w:num w:numId="3">
    <w:abstractNumId w:val="3"/>
  </w:num>
  <w:num w:numId="4">
    <w:abstractNumId w:val="2"/>
  </w:num>
  <w:num w:numId="5">
    <w:abstractNumId w:val="36"/>
  </w:num>
  <w:num w:numId="6">
    <w:abstractNumId w:val="13"/>
  </w:num>
  <w:num w:numId="7">
    <w:abstractNumId w:val="30"/>
  </w:num>
  <w:num w:numId="8">
    <w:abstractNumId w:val="18"/>
  </w:num>
  <w:num w:numId="9">
    <w:abstractNumId w:val="0"/>
  </w:num>
  <w:num w:numId="10">
    <w:abstractNumId w:val="27"/>
  </w:num>
  <w:num w:numId="11">
    <w:abstractNumId w:val="21"/>
  </w:num>
  <w:num w:numId="12">
    <w:abstractNumId w:val="1"/>
  </w:num>
  <w:num w:numId="13">
    <w:abstractNumId w:val="29"/>
  </w:num>
  <w:num w:numId="14">
    <w:abstractNumId w:val="35"/>
  </w:num>
  <w:num w:numId="15">
    <w:abstractNumId w:val="12"/>
  </w:num>
  <w:num w:numId="16">
    <w:abstractNumId w:val="7"/>
  </w:num>
  <w:num w:numId="17">
    <w:abstractNumId w:val="26"/>
  </w:num>
  <w:num w:numId="18">
    <w:abstractNumId w:val="38"/>
  </w:num>
  <w:num w:numId="19">
    <w:abstractNumId w:val="14"/>
  </w:num>
  <w:num w:numId="20">
    <w:abstractNumId w:val="34"/>
  </w:num>
  <w:num w:numId="21">
    <w:abstractNumId w:val="8"/>
  </w:num>
  <w:num w:numId="22">
    <w:abstractNumId w:val="6"/>
  </w:num>
  <w:num w:numId="23">
    <w:abstractNumId w:val="37"/>
  </w:num>
  <w:num w:numId="24">
    <w:abstractNumId w:val="23"/>
  </w:num>
  <w:num w:numId="25">
    <w:abstractNumId w:val="24"/>
  </w:num>
  <w:num w:numId="26">
    <w:abstractNumId w:val="31"/>
  </w:num>
  <w:num w:numId="27">
    <w:abstractNumId w:val="16"/>
  </w:num>
  <w:num w:numId="28">
    <w:abstractNumId w:val="25"/>
  </w:num>
  <w:num w:numId="29">
    <w:abstractNumId w:val="28"/>
  </w:num>
  <w:num w:numId="30">
    <w:abstractNumId w:val="32"/>
  </w:num>
  <w:num w:numId="31">
    <w:abstractNumId w:val="22"/>
  </w:num>
  <w:num w:numId="32">
    <w:abstractNumId w:val="19"/>
  </w:num>
  <w:num w:numId="33">
    <w:abstractNumId w:val="10"/>
  </w:num>
  <w:num w:numId="34">
    <w:abstractNumId w:val="20"/>
  </w:num>
  <w:num w:numId="35">
    <w:abstractNumId w:val="39"/>
  </w:num>
  <w:num w:numId="36">
    <w:abstractNumId w:val="9"/>
  </w:num>
  <w:num w:numId="37">
    <w:abstractNumId w:val="17"/>
  </w:num>
  <w:num w:numId="38">
    <w:abstractNumId w:val="15"/>
  </w:num>
  <w:num w:numId="39">
    <w:abstractNumId w:val="5"/>
  </w:num>
  <w:num w:numId="4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1067A"/>
    <w:rsid w:val="0003595B"/>
    <w:rsid w:val="00040648"/>
    <w:rsid w:val="00047CE0"/>
    <w:rsid w:val="000636A2"/>
    <w:rsid w:val="00064AB1"/>
    <w:rsid w:val="0007132C"/>
    <w:rsid w:val="00071787"/>
    <w:rsid w:val="00084DE3"/>
    <w:rsid w:val="00096202"/>
    <w:rsid w:val="000A42A1"/>
    <w:rsid w:val="000B7103"/>
    <w:rsid w:val="000C5026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11D16"/>
    <w:rsid w:val="002205A1"/>
    <w:rsid w:val="0022713A"/>
    <w:rsid w:val="0026544F"/>
    <w:rsid w:val="002D2B00"/>
    <w:rsid w:val="002E139F"/>
    <w:rsid w:val="002F4875"/>
    <w:rsid w:val="00301066"/>
    <w:rsid w:val="0030278D"/>
    <w:rsid w:val="003507D3"/>
    <w:rsid w:val="00356AFC"/>
    <w:rsid w:val="0035746E"/>
    <w:rsid w:val="00360E5B"/>
    <w:rsid w:val="00370054"/>
    <w:rsid w:val="003749C8"/>
    <w:rsid w:val="00390A80"/>
    <w:rsid w:val="003B1C9A"/>
    <w:rsid w:val="003C2732"/>
    <w:rsid w:val="003C58BC"/>
    <w:rsid w:val="003E4036"/>
    <w:rsid w:val="003E4463"/>
    <w:rsid w:val="00407822"/>
    <w:rsid w:val="004160B9"/>
    <w:rsid w:val="004520BC"/>
    <w:rsid w:val="00464550"/>
    <w:rsid w:val="00471F31"/>
    <w:rsid w:val="00494ACF"/>
    <w:rsid w:val="004B2304"/>
    <w:rsid w:val="004C0AED"/>
    <w:rsid w:val="004C5889"/>
    <w:rsid w:val="004D012E"/>
    <w:rsid w:val="004E08DD"/>
    <w:rsid w:val="00531246"/>
    <w:rsid w:val="005362E5"/>
    <w:rsid w:val="0054644C"/>
    <w:rsid w:val="00573E8C"/>
    <w:rsid w:val="00583655"/>
    <w:rsid w:val="005A1020"/>
    <w:rsid w:val="005C4953"/>
    <w:rsid w:val="005E46DA"/>
    <w:rsid w:val="005F1080"/>
    <w:rsid w:val="005F33BF"/>
    <w:rsid w:val="00610AAC"/>
    <w:rsid w:val="00612E1F"/>
    <w:rsid w:val="00616BBD"/>
    <w:rsid w:val="00621396"/>
    <w:rsid w:val="00624977"/>
    <w:rsid w:val="006477AB"/>
    <w:rsid w:val="0066775F"/>
    <w:rsid w:val="0067620B"/>
    <w:rsid w:val="0068451C"/>
    <w:rsid w:val="00684EF2"/>
    <w:rsid w:val="006945AE"/>
    <w:rsid w:val="006A047D"/>
    <w:rsid w:val="006A39B8"/>
    <w:rsid w:val="006B38DB"/>
    <w:rsid w:val="006B3974"/>
    <w:rsid w:val="006D5D44"/>
    <w:rsid w:val="006F40DD"/>
    <w:rsid w:val="00771F86"/>
    <w:rsid w:val="00772019"/>
    <w:rsid w:val="00773412"/>
    <w:rsid w:val="007768D4"/>
    <w:rsid w:val="00811AD6"/>
    <w:rsid w:val="008209FE"/>
    <w:rsid w:val="00821A94"/>
    <w:rsid w:val="00822132"/>
    <w:rsid w:val="00857580"/>
    <w:rsid w:val="00866C13"/>
    <w:rsid w:val="008931E7"/>
    <w:rsid w:val="00896396"/>
    <w:rsid w:val="008B7969"/>
    <w:rsid w:val="008E02DF"/>
    <w:rsid w:val="008E5A75"/>
    <w:rsid w:val="008E716C"/>
    <w:rsid w:val="00905280"/>
    <w:rsid w:val="00907C16"/>
    <w:rsid w:val="009102F6"/>
    <w:rsid w:val="00917FCC"/>
    <w:rsid w:val="00957CEC"/>
    <w:rsid w:val="00960AE2"/>
    <w:rsid w:val="009F5EB5"/>
    <w:rsid w:val="00A06BDE"/>
    <w:rsid w:val="00A52A75"/>
    <w:rsid w:val="00A74906"/>
    <w:rsid w:val="00AD71F1"/>
    <w:rsid w:val="00B14681"/>
    <w:rsid w:val="00B2677E"/>
    <w:rsid w:val="00B70350"/>
    <w:rsid w:val="00B7301B"/>
    <w:rsid w:val="00B84BB1"/>
    <w:rsid w:val="00BA277D"/>
    <w:rsid w:val="00BC4417"/>
    <w:rsid w:val="00BC6E23"/>
    <w:rsid w:val="00C16115"/>
    <w:rsid w:val="00C344E0"/>
    <w:rsid w:val="00C47B38"/>
    <w:rsid w:val="00C54CF9"/>
    <w:rsid w:val="00C623E9"/>
    <w:rsid w:val="00C8445C"/>
    <w:rsid w:val="00C84CAE"/>
    <w:rsid w:val="00C86C6C"/>
    <w:rsid w:val="00CF3CE5"/>
    <w:rsid w:val="00D07BAB"/>
    <w:rsid w:val="00D55E9C"/>
    <w:rsid w:val="00D578C2"/>
    <w:rsid w:val="00D6603F"/>
    <w:rsid w:val="00DC35C7"/>
    <w:rsid w:val="00DC4DF3"/>
    <w:rsid w:val="00DD186F"/>
    <w:rsid w:val="00DF17C1"/>
    <w:rsid w:val="00E33BB2"/>
    <w:rsid w:val="00E3453A"/>
    <w:rsid w:val="00E55441"/>
    <w:rsid w:val="00E67E92"/>
    <w:rsid w:val="00E7007A"/>
    <w:rsid w:val="00E95753"/>
    <w:rsid w:val="00EA59F3"/>
    <w:rsid w:val="00EC3207"/>
    <w:rsid w:val="00ED4638"/>
    <w:rsid w:val="00ED4675"/>
    <w:rsid w:val="00ED54CA"/>
    <w:rsid w:val="00EF5B59"/>
    <w:rsid w:val="00F20AAF"/>
    <w:rsid w:val="00F32979"/>
    <w:rsid w:val="00F42FDE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343BCF65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1"/>
      </w:numPr>
      <w:spacing w:before="80" w:after="60" w:line="240" w:lineRule="atLeast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63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1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3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79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5AB1C-0537-4B55-A006-045B37BB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10</TotalTime>
  <Pages>4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5</cp:revision>
  <dcterms:created xsi:type="dcterms:W3CDTF">2018-11-07T13:23:00Z</dcterms:created>
  <dcterms:modified xsi:type="dcterms:W3CDTF">2018-12-05T11:37:00Z</dcterms:modified>
</cp:coreProperties>
</file>